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D0A" w:rsidRDefault="00EA2D0A">
      <w:pPr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/>
        </w:rPr>
        <w:t>3</w:t>
      </w:r>
    </w:p>
    <w:p w:rsidR="00EA2D0A" w:rsidRDefault="00EA2D0A">
      <w:pPr>
        <w:snapToGrid w:val="0"/>
        <w:jc w:val="center"/>
        <w:rPr>
          <w:rFonts w:ascii="方正小标宋简体" w:eastAsia="方正小标宋简体" w:cs="仿宋_GB2312"/>
          <w:sz w:val="44"/>
          <w:szCs w:val="44"/>
        </w:rPr>
      </w:pPr>
      <w:r>
        <w:rPr>
          <w:rFonts w:ascii="方正小标宋简体" w:eastAsia="方正小标宋简体" w:cs="仿宋_GB2312" w:hint="eastAsia"/>
          <w:sz w:val="44"/>
          <w:szCs w:val="44"/>
        </w:rPr>
        <w:t>河南省教育科学研究优秀成果</w:t>
      </w:r>
      <w:r>
        <w:rPr>
          <w:rFonts w:ascii="方正小标宋简体" w:eastAsia="方正小标宋简体" w:hAnsi="楷体" w:hint="eastAsia"/>
          <w:sz w:val="44"/>
          <w:szCs w:val="44"/>
        </w:rPr>
        <w:t>报送</w:t>
      </w:r>
      <w:r>
        <w:rPr>
          <w:rFonts w:ascii="方正小标宋简体" w:eastAsia="方正小标宋简体" w:cs="仿宋_GB2312" w:hint="eastAsia"/>
          <w:sz w:val="44"/>
          <w:szCs w:val="44"/>
        </w:rPr>
        <w:t>单位代码</w:t>
      </w:r>
    </w:p>
    <w:p w:rsidR="00EA2D0A" w:rsidRDefault="00EA2D0A">
      <w:pPr>
        <w:widowControl/>
        <w:snapToGrid w:val="0"/>
        <w:jc w:val="center"/>
        <w:rPr>
          <w:rFonts w:ascii="黑体" w:eastAsia="黑体" w:hAnsi="黑体" w:cs="宋体"/>
          <w:kern w:val="0"/>
          <w:sz w:val="24"/>
          <w:szCs w:val="24"/>
        </w:rPr>
        <w:sectPr w:rsidR="00EA2D0A">
          <w:footerReference w:type="even" r:id="rId6"/>
          <w:footerReference w:type="default" r:id="rId7"/>
          <w:pgSz w:w="11906" w:h="16838"/>
          <w:pgMar w:top="1928" w:right="1588" w:bottom="1871" w:left="1644" w:header="0" w:footer="1588" w:gutter="0"/>
          <w:cols w:space="720"/>
          <w:docGrid w:type="linesAndChars" w:linePitch="587" w:charSpace="2004"/>
        </w:sect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61"/>
        <w:gridCol w:w="3537"/>
      </w:tblGrid>
      <w:tr w:rsidR="00EA2D0A">
        <w:trPr>
          <w:trHeight w:val="397"/>
          <w:tblHeader/>
        </w:trPr>
        <w:tc>
          <w:tcPr>
            <w:tcW w:w="979" w:type="pct"/>
            <w:tcBorders>
              <w:top w:val="single" w:sz="8" w:space="0" w:color="auto"/>
            </w:tcBorders>
            <w:vAlign w:val="center"/>
          </w:tcPr>
          <w:p w:rsidR="00EA2D0A" w:rsidRDefault="00EA2D0A">
            <w:pPr>
              <w:widowControl/>
              <w:snapToGrid w:val="0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代码</w:t>
            </w:r>
          </w:p>
        </w:tc>
        <w:tc>
          <w:tcPr>
            <w:tcW w:w="4021" w:type="pct"/>
            <w:tcBorders>
              <w:top w:val="single" w:sz="8" w:space="0" w:color="auto"/>
            </w:tcBorders>
            <w:vAlign w:val="center"/>
          </w:tcPr>
          <w:p w:rsidR="00EA2D0A" w:rsidRDefault="00EA2D0A">
            <w:pPr>
              <w:widowControl/>
              <w:snapToGrid w:val="0"/>
              <w:jc w:val="center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单</w:t>
            </w:r>
            <w:r>
              <w:rPr>
                <w:rFonts w:ascii="黑体" w:eastAsia="黑体" w:hAnsi="黑体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ascii="黑体" w:eastAsia="黑体" w:hAnsi="黑体" w:cs="宋体" w:hint="eastAsia"/>
                <w:kern w:val="0"/>
                <w:sz w:val="24"/>
                <w:szCs w:val="24"/>
              </w:rPr>
              <w:t>位</w:t>
            </w:r>
          </w:p>
        </w:tc>
      </w:tr>
      <w:tr w:rsidR="00EA2D0A">
        <w:trPr>
          <w:trHeight w:val="397"/>
        </w:trPr>
        <w:tc>
          <w:tcPr>
            <w:tcW w:w="979" w:type="pct"/>
            <w:tcBorders>
              <w:bottom w:val="single" w:sz="8" w:space="0" w:color="auto"/>
            </w:tcBorders>
            <w:vAlign w:val="center"/>
          </w:tcPr>
          <w:p w:rsidR="00EA2D0A" w:rsidRDefault="00EA2D0A" w:rsidP="00380E18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hAnsi="宋体" w:cs="宋体"/>
                <w:kern w:val="0"/>
                <w:sz w:val="24"/>
                <w:szCs w:val="24"/>
              </w:rPr>
              <w:t>222</w:t>
            </w:r>
          </w:p>
        </w:tc>
        <w:tc>
          <w:tcPr>
            <w:tcW w:w="4021" w:type="pct"/>
            <w:tcBorders>
              <w:bottom w:val="single" w:sz="8" w:space="0" w:color="auto"/>
            </w:tcBorders>
            <w:vAlign w:val="center"/>
          </w:tcPr>
          <w:p w:rsidR="00EA2D0A" w:rsidRDefault="00EA2D0A" w:rsidP="00380E18">
            <w:pPr>
              <w:widowControl/>
              <w:snapToGrid w:val="0"/>
              <w:rPr>
                <w:rFonts w:ascii="仿宋_GB2312" w:hAnsi="宋体" w:cs="宋体"/>
                <w:spacing w:val="-8"/>
                <w:kern w:val="0"/>
                <w:sz w:val="24"/>
                <w:szCs w:val="24"/>
              </w:rPr>
            </w:pPr>
            <w:r>
              <w:rPr>
                <w:rFonts w:ascii="仿宋_GB2312" w:hAnsi="宋体" w:cs="宋体" w:hint="eastAsia"/>
                <w:spacing w:val="-8"/>
                <w:kern w:val="0"/>
                <w:sz w:val="24"/>
                <w:szCs w:val="24"/>
              </w:rPr>
              <w:t>黄淮学院</w:t>
            </w:r>
          </w:p>
        </w:tc>
      </w:tr>
    </w:tbl>
    <w:p w:rsidR="00EA2D0A" w:rsidRPr="00114363" w:rsidRDefault="00EA2D0A" w:rsidP="00493AA2">
      <w:pPr>
        <w:rPr>
          <w:rFonts w:ascii="仿宋_GB2312"/>
        </w:rPr>
      </w:pPr>
    </w:p>
    <w:sectPr w:rsidR="00EA2D0A" w:rsidRPr="00114363" w:rsidSect="00493AA2">
      <w:type w:val="continuous"/>
      <w:pgSz w:w="11906" w:h="16838"/>
      <w:pgMar w:top="1928" w:right="1588" w:bottom="1871" w:left="1644" w:header="0" w:footer="1588" w:gutter="0"/>
      <w:cols w:num="2" w:space="310"/>
      <w:docGrid w:type="linesAndChars" w:linePitch="587" w:charSpace="20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2D0A" w:rsidRDefault="00EA2D0A">
      <w:r>
        <w:separator/>
      </w:r>
    </w:p>
  </w:endnote>
  <w:endnote w:type="continuationSeparator" w:id="0">
    <w:p w:rsidR="00EA2D0A" w:rsidRDefault="00EA2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D0A" w:rsidRDefault="00EA2D0A">
    <w:pPr>
      <w:pStyle w:val="Footer"/>
      <w:framePr w:wrap="auto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A2D0A" w:rsidRDefault="00EA2D0A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D0A" w:rsidRDefault="00EA2D0A">
    <w:pPr>
      <w:pStyle w:val="Footer"/>
      <w:framePr w:wrap="auto" w:vAnchor="text" w:hAnchor="margin" w:xAlign="outside" w:y="1"/>
      <w:rPr>
        <w:rStyle w:val="PageNumber"/>
        <w:rFonts w:ascii="仿宋_GB2312"/>
        <w:sz w:val="28"/>
        <w:szCs w:val="28"/>
      </w:rPr>
    </w:pPr>
    <w:r>
      <w:rPr>
        <w:rStyle w:val="PageNumber"/>
        <w:rFonts w:ascii="仿宋_GB2312"/>
        <w:sz w:val="28"/>
        <w:szCs w:val="28"/>
      </w:rPr>
      <w:t>—</w:t>
    </w:r>
    <w:r>
      <w:rPr>
        <w:rStyle w:val="PageNumber"/>
        <w:rFonts w:ascii="仿宋_GB2312"/>
        <w:sz w:val="28"/>
        <w:szCs w:val="28"/>
      </w:rPr>
      <w:t xml:space="preserve"> </w:t>
    </w:r>
    <w:r>
      <w:rPr>
        <w:rStyle w:val="PageNumber"/>
        <w:rFonts w:ascii="仿宋_GB2312"/>
        <w:sz w:val="28"/>
        <w:szCs w:val="28"/>
      </w:rPr>
      <w:fldChar w:fldCharType="begin"/>
    </w:r>
    <w:r>
      <w:rPr>
        <w:rStyle w:val="PageNumber"/>
        <w:rFonts w:ascii="仿宋_GB2312"/>
        <w:sz w:val="28"/>
        <w:szCs w:val="28"/>
      </w:rPr>
      <w:instrText xml:space="preserve"> PAGE </w:instrText>
    </w:r>
    <w:r>
      <w:rPr>
        <w:rStyle w:val="PageNumber"/>
        <w:rFonts w:ascii="仿宋_GB2312"/>
        <w:sz w:val="28"/>
        <w:szCs w:val="28"/>
      </w:rPr>
      <w:fldChar w:fldCharType="separate"/>
    </w:r>
    <w:r>
      <w:rPr>
        <w:rStyle w:val="PageNumber"/>
        <w:rFonts w:ascii="仿宋_GB2312"/>
        <w:noProof/>
        <w:sz w:val="28"/>
        <w:szCs w:val="28"/>
      </w:rPr>
      <w:t>1</w:t>
    </w:r>
    <w:r>
      <w:rPr>
        <w:rStyle w:val="PageNumber"/>
        <w:rFonts w:ascii="仿宋_GB2312"/>
        <w:sz w:val="28"/>
        <w:szCs w:val="28"/>
      </w:rPr>
      <w:fldChar w:fldCharType="end"/>
    </w:r>
    <w:r>
      <w:rPr>
        <w:rStyle w:val="PageNumber"/>
        <w:rFonts w:ascii="仿宋_GB2312"/>
        <w:sz w:val="28"/>
        <w:szCs w:val="28"/>
      </w:rPr>
      <w:t xml:space="preserve"> </w:t>
    </w:r>
    <w:r>
      <w:rPr>
        <w:rStyle w:val="PageNumber"/>
        <w:rFonts w:ascii="仿宋_GB2312"/>
        <w:sz w:val="28"/>
        <w:szCs w:val="28"/>
      </w:rPr>
      <w:t>—</w:t>
    </w:r>
  </w:p>
  <w:p w:rsidR="00EA2D0A" w:rsidRDefault="00EA2D0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2D0A" w:rsidRDefault="00EA2D0A">
      <w:r>
        <w:separator/>
      </w:r>
    </w:p>
  </w:footnote>
  <w:footnote w:type="continuationSeparator" w:id="0">
    <w:p w:rsidR="00EA2D0A" w:rsidRDefault="00EA2D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stylePaneFormatFilter w:val="3F01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3E2"/>
    <w:rsid w:val="00006CF8"/>
    <w:rsid w:val="000123E4"/>
    <w:rsid w:val="00017376"/>
    <w:rsid w:val="000269FD"/>
    <w:rsid w:val="000275F4"/>
    <w:rsid w:val="00036740"/>
    <w:rsid w:val="00075476"/>
    <w:rsid w:val="000768EA"/>
    <w:rsid w:val="000855DF"/>
    <w:rsid w:val="00085F74"/>
    <w:rsid w:val="00097552"/>
    <w:rsid w:val="000A39EB"/>
    <w:rsid w:val="000A4C7A"/>
    <w:rsid w:val="000B122B"/>
    <w:rsid w:val="000B3709"/>
    <w:rsid w:val="000C1EF8"/>
    <w:rsid w:val="000C4222"/>
    <w:rsid w:val="000D2313"/>
    <w:rsid w:val="000D3989"/>
    <w:rsid w:val="00111551"/>
    <w:rsid w:val="0011188A"/>
    <w:rsid w:val="00114363"/>
    <w:rsid w:val="00114789"/>
    <w:rsid w:val="00117250"/>
    <w:rsid w:val="0013159D"/>
    <w:rsid w:val="00131879"/>
    <w:rsid w:val="00136603"/>
    <w:rsid w:val="00147517"/>
    <w:rsid w:val="00153E76"/>
    <w:rsid w:val="00164D13"/>
    <w:rsid w:val="0016541E"/>
    <w:rsid w:val="00177F20"/>
    <w:rsid w:val="00194C95"/>
    <w:rsid w:val="001C56DD"/>
    <w:rsid w:val="001C775A"/>
    <w:rsid w:val="001C7AD5"/>
    <w:rsid w:val="001D22E5"/>
    <w:rsid w:val="001D7A63"/>
    <w:rsid w:val="001F581A"/>
    <w:rsid w:val="00202383"/>
    <w:rsid w:val="00225BB9"/>
    <w:rsid w:val="0023527E"/>
    <w:rsid w:val="0023582A"/>
    <w:rsid w:val="00237BFE"/>
    <w:rsid w:val="002404E0"/>
    <w:rsid w:val="002409D2"/>
    <w:rsid w:val="002456C7"/>
    <w:rsid w:val="0025442D"/>
    <w:rsid w:val="002544B5"/>
    <w:rsid w:val="00257722"/>
    <w:rsid w:val="002739CC"/>
    <w:rsid w:val="00283A0E"/>
    <w:rsid w:val="00287B4F"/>
    <w:rsid w:val="00293687"/>
    <w:rsid w:val="002A230A"/>
    <w:rsid w:val="002A43E7"/>
    <w:rsid w:val="002A5714"/>
    <w:rsid w:val="002A79AF"/>
    <w:rsid w:val="002C6387"/>
    <w:rsid w:val="00301BF8"/>
    <w:rsid w:val="003033B5"/>
    <w:rsid w:val="003128B6"/>
    <w:rsid w:val="003242B8"/>
    <w:rsid w:val="00327D49"/>
    <w:rsid w:val="00334427"/>
    <w:rsid w:val="003430B0"/>
    <w:rsid w:val="003454DA"/>
    <w:rsid w:val="00346E98"/>
    <w:rsid w:val="00357FAB"/>
    <w:rsid w:val="00380E18"/>
    <w:rsid w:val="003847E5"/>
    <w:rsid w:val="00384E94"/>
    <w:rsid w:val="003A168C"/>
    <w:rsid w:val="003A2DBF"/>
    <w:rsid w:val="003A41F9"/>
    <w:rsid w:val="003E08BF"/>
    <w:rsid w:val="003E4B76"/>
    <w:rsid w:val="003F065A"/>
    <w:rsid w:val="003F0745"/>
    <w:rsid w:val="003F3E50"/>
    <w:rsid w:val="0040582C"/>
    <w:rsid w:val="004058B1"/>
    <w:rsid w:val="004101AB"/>
    <w:rsid w:val="004120B0"/>
    <w:rsid w:val="00437B4B"/>
    <w:rsid w:val="004539DA"/>
    <w:rsid w:val="00454A43"/>
    <w:rsid w:val="00461FA9"/>
    <w:rsid w:val="0046695E"/>
    <w:rsid w:val="0047351F"/>
    <w:rsid w:val="00481524"/>
    <w:rsid w:val="00492005"/>
    <w:rsid w:val="00493AA2"/>
    <w:rsid w:val="0049498F"/>
    <w:rsid w:val="004A47BB"/>
    <w:rsid w:val="004C0B96"/>
    <w:rsid w:val="004C2135"/>
    <w:rsid w:val="004C4378"/>
    <w:rsid w:val="004C5C4E"/>
    <w:rsid w:val="004C7D0D"/>
    <w:rsid w:val="004E151F"/>
    <w:rsid w:val="004E722C"/>
    <w:rsid w:val="004F334C"/>
    <w:rsid w:val="004F6E12"/>
    <w:rsid w:val="00500477"/>
    <w:rsid w:val="0050304D"/>
    <w:rsid w:val="00512FC4"/>
    <w:rsid w:val="00531CEC"/>
    <w:rsid w:val="00541AB6"/>
    <w:rsid w:val="0055049C"/>
    <w:rsid w:val="00554042"/>
    <w:rsid w:val="00556514"/>
    <w:rsid w:val="005615BD"/>
    <w:rsid w:val="005618E5"/>
    <w:rsid w:val="005627EB"/>
    <w:rsid w:val="00565F3A"/>
    <w:rsid w:val="005761C2"/>
    <w:rsid w:val="00576A84"/>
    <w:rsid w:val="005851DC"/>
    <w:rsid w:val="005878E7"/>
    <w:rsid w:val="00592237"/>
    <w:rsid w:val="005958AE"/>
    <w:rsid w:val="005A2B43"/>
    <w:rsid w:val="005A4B77"/>
    <w:rsid w:val="005A548F"/>
    <w:rsid w:val="005A79C4"/>
    <w:rsid w:val="005B2E07"/>
    <w:rsid w:val="005C2706"/>
    <w:rsid w:val="005C449E"/>
    <w:rsid w:val="005C67FB"/>
    <w:rsid w:val="005F2EBC"/>
    <w:rsid w:val="0062037A"/>
    <w:rsid w:val="006339B2"/>
    <w:rsid w:val="006424F4"/>
    <w:rsid w:val="00650587"/>
    <w:rsid w:val="00650D34"/>
    <w:rsid w:val="00652B16"/>
    <w:rsid w:val="006548C6"/>
    <w:rsid w:val="0067679C"/>
    <w:rsid w:val="00680991"/>
    <w:rsid w:val="006838E5"/>
    <w:rsid w:val="00692F43"/>
    <w:rsid w:val="0069793A"/>
    <w:rsid w:val="006A1AEB"/>
    <w:rsid w:val="006A2E3A"/>
    <w:rsid w:val="006A571C"/>
    <w:rsid w:val="006C4DD3"/>
    <w:rsid w:val="006D2D8D"/>
    <w:rsid w:val="006E3103"/>
    <w:rsid w:val="006F3599"/>
    <w:rsid w:val="0071573A"/>
    <w:rsid w:val="00721E41"/>
    <w:rsid w:val="00723262"/>
    <w:rsid w:val="00723DD1"/>
    <w:rsid w:val="00726A88"/>
    <w:rsid w:val="00732097"/>
    <w:rsid w:val="007513F1"/>
    <w:rsid w:val="00755E9D"/>
    <w:rsid w:val="00761AC1"/>
    <w:rsid w:val="00764C67"/>
    <w:rsid w:val="0076635A"/>
    <w:rsid w:val="00772692"/>
    <w:rsid w:val="00774C67"/>
    <w:rsid w:val="00782546"/>
    <w:rsid w:val="007861C3"/>
    <w:rsid w:val="00796A0B"/>
    <w:rsid w:val="007A7028"/>
    <w:rsid w:val="007B0EB4"/>
    <w:rsid w:val="007C39D7"/>
    <w:rsid w:val="007C7B9D"/>
    <w:rsid w:val="007D27A9"/>
    <w:rsid w:val="007D67AA"/>
    <w:rsid w:val="007E3865"/>
    <w:rsid w:val="007F3499"/>
    <w:rsid w:val="00806D92"/>
    <w:rsid w:val="00810582"/>
    <w:rsid w:val="00813816"/>
    <w:rsid w:val="0081527D"/>
    <w:rsid w:val="00815CDD"/>
    <w:rsid w:val="0084043D"/>
    <w:rsid w:val="008654F2"/>
    <w:rsid w:val="00866B64"/>
    <w:rsid w:val="00883165"/>
    <w:rsid w:val="00893762"/>
    <w:rsid w:val="008C79F8"/>
    <w:rsid w:val="008D30FB"/>
    <w:rsid w:val="008D5B77"/>
    <w:rsid w:val="008F07B9"/>
    <w:rsid w:val="008F1385"/>
    <w:rsid w:val="0090060B"/>
    <w:rsid w:val="0090343B"/>
    <w:rsid w:val="009117AD"/>
    <w:rsid w:val="00922E67"/>
    <w:rsid w:val="00923CD7"/>
    <w:rsid w:val="00926964"/>
    <w:rsid w:val="00926A18"/>
    <w:rsid w:val="00941BA4"/>
    <w:rsid w:val="00955CC6"/>
    <w:rsid w:val="009603EE"/>
    <w:rsid w:val="009611EB"/>
    <w:rsid w:val="00967CCE"/>
    <w:rsid w:val="009703E2"/>
    <w:rsid w:val="00970929"/>
    <w:rsid w:val="0098566F"/>
    <w:rsid w:val="00987299"/>
    <w:rsid w:val="00997A72"/>
    <w:rsid w:val="009A076B"/>
    <w:rsid w:val="009B0971"/>
    <w:rsid w:val="009C3B1E"/>
    <w:rsid w:val="009C46BF"/>
    <w:rsid w:val="009C6B40"/>
    <w:rsid w:val="009D1D18"/>
    <w:rsid w:val="009D3306"/>
    <w:rsid w:val="009E157B"/>
    <w:rsid w:val="009E479B"/>
    <w:rsid w:val="009E6597"/>
    <w:rsid w:val="00A02522"/>
    <w:rsid w:val="00A30E4C"/>
    <w:rsid w:val="00A3236F"/>
    <w:rsid w:val="00A352E3"/>
    <w:rsid w:val="00A40B15"/>
    <w:rsid w:val="00A43192"/>
    <w:rsid w:val="00A5115D"/>
    <w:rsid w:val="00A546DC"/>
    <w:rsid w:val="00A54E96"/>
    <w:rsid w:val="00A6207F"/>
    <w:rsid w:val="00A92C47"/>
    <w:rsid w:val="00A94F58"/>
    <w:rsid w:val="00AA4D24"/>
    <w:rsid w:val="00AC66A7"/>
    <w:rsid w:val="00AD2824"/>
    <w:rsid w:val="00AD36EA"/>
    <w:rsid w:val="00AE057F"/>
    <w:rsid w:val="00AE54C2"/>
    <w:rsid w:val="00AF5F26"/>
    <w:rsid w:val="00B2283C"/>
    <w:rsid w:val="00B24AFA"/>
    <w:rsid w:val="00B354D3"/>
    <w:rsid w:val="00B52C54"/>
    <w:rsid w:val="00B77C0C"/>
    <w:rsid w:val="00B83D77"/>
    <w:rsid w:val="00B85376"/>
    <w:rsid w:val="00B86943"/>
    <w:rsid w:val="00B91482"/>
    <w:rsid w:val="00B93200"/>
    <w:rsid w:val="00B951AC"/>
    <w:rsid w:val="00B969AF"/>
    <w:rsid w:val="00BB73AB"/>
    <w:rsid w:val="00BD4E54"/>
    <w:rsid w:val="00C1790F"/>
    <w:rsid w:val="00C2322B"/>
    <w:rsid w:val="00C32800"/>
    <w:rsid w:val="00C33C55"/>
    <w:rsid w:val="00C51689"/>
    <w:rsid w:val="00C53647"/>
    <w:rsid w:val="00C56DAE"/>
    <w:rsid w:val="00C6390A"/>
    <w:rsid w:val="00C64135"/>
    <w:rsid w:val="00C77FEC"/>
    <w:rsid w:val="00CA0720"/>
    <w:rsid w:val="00CB5C6D"/>
    <w:rsid w:val="00CB62AA"/>
    <w:rsid w:val="00CC2DE6"/>
    <w:rsid w:val="00CC5BD3"/>
    <w:rsid w:val="00CC73EB"/>
    <w:rsid w:val="00CD3D7F"/>
    <w:rsid w:val="00CE5C23"/>
    <w:rsid w:val="00CE78E6"/>
    <w:rsid w:val="00CF0C67"/>
    <w:rsid w:val="00CF18E8"/>
    <w:rsid w:val="00CF4C70"/>
    <w:rsid w:val="00D01EA2"/>
    <w:rsid w:val="00D1267B"/>
    <w:rsid w:val="00D2629C"/>
    <w:rsid w:val="00D33C88"/>
    <w:rsid w:val="00D35827"/>
    <w:rsid w:val="00D46157"/>
    <w:rsid w:val="00D805A9"/>
    <w:rsid w:val="00D868FE"/>
    <w:rsid w:val="00D929B5"/>
    <w:rsid w:val="00DA3AEF"/>
    <w:rsid w:val="00DE10F1"/>
    <w:rsid w:val="00DE49CA"/>
    <w:rsid w:val="00DF4114"/>
    <w:rsid w:val="00DF5B1C"/>
    <w:rsid w:val="00E005E4"/>
    <w:rsid w:val="00E03C3A"/>
    <w:rsid w:val="00E166CB"/>
    <w:rsid w:val="00E23E62"/>
    <w:rsid w:val="00E243A2"/>
    <w:rsid w:val="00E30AC2"/>
    <w:rsid w:val="00E33714"/>
    <w:rsid w:val="00E43F57"/>
    <w:rsid w:val="00E50AAE"/>
    <w:rsid w:val="00E566ED"/>
    <w:rsid w:val="00E752C6"/>
    <w:rsid w:val="00E8384C"/>
    <w:rsid w:val="00E87F14"/>
    <w:rsid w:val="00E9626E"/>
    <w:rsid w:val="00EA042C"/>
    <w:rsid w:val="00EA2D0A"/>
    <w:rsid w:val="00EC2E02"/>
    <w:rsid w:val="00EC418A"/>
    <w:rsid w:val="00EC5ED9"/>
    <w:rsid w:val="00EE36E4"/>
    <w:rsid w:val="00EE6267"/>
    <w:rsid w:val="00F042A1"/>
    <w:rsid w:val="00F20A34"/>
    <w:rsid w:val="00F20E66"/>
    <w:rsid w:val="00F21EA1"/>
    <w:rsid w:val="00F226B9"/>
    <w:rsid w:val="00F2383E"/>
    <w:rsid w:val="00F311E5"/>
    <w:rsid w:val="00F42E6E"/>
    <w:rsid w:val="00F53495"/>
    <w:rsid w:val="00F54910"/>
    <w:rsid w:val="00F61C5F"/>
    <w:rsid w:val="00F62E9A"/>
    <w:rsid w:val="00F63F2F"/>
    <w:rsid w:val="00F76701"/>
    <w:rsid w:val="00F8308A"/>
    <w:rsid w:val="00F83F5C"/>
    <w:rsid w:val="00F91F77"/>
    <w:rsid w:val="00F92C15"/>
    <w:rsid w:val="00F95EED"/>
    <w:rsid w:val="00FA3BE3"/>
    <w:rsid w:val="00FA6B33"/>
    <w:rsid w:val="00FB6D42"/>
    <w:rsid w:val="00FB71A4"/>
    <w:rsid w:val="00FC17A5"/>
    <w:rsid w:val="00FC413C"/>
    <w:rsid w:val="00FC7FEA"/>
    <w:rsid w:val="00FD1A7C"/>
    <w:rsid w:val="00FD2B37"/>
    <w:rsid w:val="00FE5786"/>
    <w:rsid w:val="00FE7CD6"/>
    <w:rsid w:val="02143CC5"/>
    <w:rsid w:val="034046D4"/>
    <w:rsid w:val="04F12429"/>
    <w:rsid w:val="05AA47C8"/>
    <w:rsid w:val="073600BA"/>
    <w:rsid w:val="094353DF"/>
    <w:rsid w:val="0B9F19CF"/>
    <w:rsid w:val="0CB52B7D"/>
    <w:rsid w:val="0EE62E5A"/>
    <w:rsid w:val="0FB107CE"/>
    <w:rsid w:val="11A17755"/>
    <w:rsid w:val="12AE42C6"/>
    <w:rsid w:val="1637583A"/>
    <w:rsid w:val="181075AB"/>
    <w:rsid w:val="1D1226F1"/>
    <w:rsid w:val="1FD91B90"/>
    <w:rsid w:val="20D420BF"/>
    <w:rsid w:val="2204590F"/>
    <w:rsid w:val="22B91B86"/>
    <w:rsid w:val="25B914D8"/>
    <w:rsid w:val="263F77D5"/>
    <w:rsid w:val="28967E2C"/>
    <w:rsid w:val="2D7D6720"/>
    <w:rsid w:val="2FC37350"/>
    <w:rsid w:val="31BE119D"/>
    <w:rsid w:val="325E612F"/>
    <w:rsid w:val="35967BB4"/>
    <w:rsid w:val="391C2CC0"/>
    <w:rsid w:val="3B444430"/>
    <w:rsid w:val="3C067646"/>
    <w:rsid w:val="3C860D87"/>
    <w:rsid w:val="418B0F37"/>
    <w:rsid w:val="43A37C06"/>
    <w:rsid w:val="4613696D"/>
    <w:rsid w:val="47B724D1"/>
    <w:rsid w:val="4D7A184F"/>
    <w:rsid w:val="4E0E4329"/>
    <w:rsid w:val="4F2A68EE"/>
    <w:rsid w:val="54F0460E"/>
    <w:rsid w:val="56B957F6"/>
    <w:rsid w:val="56F15EAF"/>
    <w:rsid w:val="59F2429E"/>
    <w:rsid w:val="59F93C29"/>
    <w:rsid w:val="5B9B0316"/>
    <w:rsid w:val="625A0CFF"/>
    <w:rsid w:val="62CF7914"/>
    <w:rsid w:val="64E84D1C"/>
    <w:rsid w:val="662621A5"/>
    <w:rsid w:val="66590C4B"/>
    <w:rsid w:val="67E4349F"/>
    <w:rsid w:val="68F100BA"/>
    <w:rsid w:val="699F1447"/>
    <w:rsid w:val="69B74661"/>
    <w:rsid w:val="6A360751"/>
    <w:rsid w:val="6BF90E74"/>
    <w:rsid w:val="6C1875E7"/>
    <w:rsid w:val="6C5B28BB"/>
    <w:rsid w:val="6CA94952"/>
    <w:rsid w:val="6EF37674"/>
    <w:rsid w:val="71264801"/>
    <w:rsid w:val="73707BF4"/>
    <w:rsid w:val="73FB3F54"/>
    <w:rsid w:val="74BF668D"/>
    <w:rsid w:val="78CC7625"/>
    <w:rsid w:val="7C31644B"/>
    <w:rsid w:val="7C45606D"/>
    <w:rsid w:val="7E564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6597"/>
    <w:pPr>
      <w:widowControl w:val="0"/>
      <w:jc w:val="both"/>
    </w:pPr>
    <w:rPr>
      <w:rFonts w:eastAsia="仿宋_GB2312"/>
      <w:sz w:val="30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E6597"/>
    <w:pPr>
      <w:adjustRightInd w:val="0"/>
      <w:jc w:val="left"/>
      <w:textAlignment w:val="baseline"/>
    </w:pPr>
    <w:rPr>
      <w:rFonts w:eastAsia="宋体"/>
      <w:kern w:val="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E6597"/>
  </w:style>
  <w:style w:type="paragraph" w:styleId="Date">
    <w:name w:val="Date"/>
    <w:basedOn w:val="Normal"/>
    <w:next w:val="Normal"/>
    <w:link w:val="DateChar"/>
    <w:uiPriority w:val="99"/>
    <w:rsid w:val="009E6597"/>
    <w:pPr>
      <w:ind w:leftChars="2500" w:left="100"/>
    </w:pPr>
    <w:rPr>
      <w:rFonts w:eastAsia="宋体"/>
      <w:kern w:val="0"/>
      <w:sz w:val="24"/>
      <w:szCs w:val="20"/>
    </w:rPr>
  </w:style>
  <w:style w:type="character" w:customStyle="1" w:styleId="DateChar">
    <w:name w:val="Date Char"/>
    <w:basedOn w:val="DefaultParagraphFont"/>
    <w:link w:val="Date"/>
    <w:uiPriority w:val="99"/>
    <w:locked/>
    <w:rsid w:val="009E6597"/>
    <w:rPr>
      <w:rFonts w:ascii="Times New Roman" w:eastAsia="宋体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9E6597"/>
    <w:rPr>
      <w:rFonts w:eastAsia="宋体"/>
      <w:sz w:val="18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E6597"/>
    <w:rPr>
      <w:kern w:val="2"/>
      <w:sz w:val="18"/>
    </w:rPr>
  </w:style>
  <w:style w:type="paragraph" w:styleId="Footer">
    <w:name w:val="footer"/>
    <w:basedOn w:val="Normal"/>
    <w:link w:val="FooterChar"/>
    <w:uiPriority w:val="99"/>
    <w:rsid w:val="009E6597"/>
    <w:pPr>
      <w:tabs>
        <w:tab w:val="center" w:pos="4153"/>
        <w:tab w:val="right" w:pos="8306"/>
      </w:tabs>
      <w:snapToGrid w:val="0"/>
      <w:jc w:val="left"/>
    </w:pPr>
    <w:rPr>
      <w:rFonts w:eastAsia="宋体"/>
      <w:kern w:val="0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E6597"/>
    <w:rPr>
      <w:rFonts w:ascii="Times New Roman" w:eastAsia="宋体" w:hAnsi="Times New Roman"/>
      <w:sz w:val="18"/>
    </w:rPr>
  </w:style>
  <w:style w:type="paragraph" w:styleId="Header">
    <w:name w:val="header"/>
    <w:basedOn w:val="Normal"/>
    <w:link w:val="HeaderChar"/>
    <w:uiPriority w:val="99"/>
    <w:rsid w:val="009E6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E6597"/>
    <w:rPr>
      <w:kern w:val="2"/>
      <w:sz w:val="18"/>
    </w:rPr>
  </w:style>
  <w:style w:type="paragraph" w:styleId="NormalWeb">
    <w:name w:val="Normal (Web)"/>
    <w:basedOn w:val="Normal"/>
    <w:uiPriority w:val="99"/>
    <w:rsid w:val="009E65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locked/>
    <w:rsid w:val="009E6597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9E6597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9E6597"/>
    <w:rPr>
      <w:rFonts w:cs="Times New Roman"/>
      <w:color w:val="800080"/>
      <w:u w:val="single"/>
    </w:rPr>
  </w:style>
  <w:style w:type="character" w:styleId="Hyperlink">
    <w:name w:val="Hyperlink"/>
    <w:basedOn w:val="DefaultParagraphFont"/>
    <w:uiPriority w:val="99"/>
    <w:rsid w:val="009E6597"/>
    <w:rPr>
      <w:rFonts w:cs="Times New Roman"/>
      <w:color w:val="0000FF"/>
      <w:u w:val="single"/>
    </w:rPr>
  </w:style>
  <w:style w:type="paragraph" w:customStyle="1" w:styleId="p0">
    <w:name w:val="p0"/>
    <w:basedOn w:val="Normal"/>
    <w:uiPriority w:val="99"/>
    <w:rsid w:val="009E6597"/>
    <w:pPr>
      <w:widowControl/>
    </w:pPr>
    <w:rPr>
      <w:kern w:val="0"/>
      <w:szCs w:val="21"/>
    </w:rPr>
  </w:style>
  <w:style w:type="paragraph" w:customStyle="1" w:styleId="Char">
    <w:name w:val="Char"/>
    <w:basedOn w:val="Normal"/>
    <w:uiPriority w:val="99"/>
    <w:rsid w:val="009E6597"/>
    <w:rPr>
      <w:sz w:val="32"/>
      <w:szCs w:val="32"/>
    </w:rPr>
  </w:style>
  <w:style w:type="character" w:customStyle="1" w:styleId="font01">
    <w:name w:val="font01"/>
    <w:uiPriority w:val="99"/>
    <w:rsid w:val="009E6597"/>
    <w:rPr>
      <w:rFonts w:ascii="宋体" w:eastAsia="宋体" w:hAnsi="宋体"/>
      <w:color w:val="000000"/>
      <w:sz w:val="32"/>
      <w:u w:val="none"/>
    </w:rPr>
  </w:style>
  <w:style w:type="character" w:customStyle="1" w:styleId="font41">
    <w:name w:val="font41"/>
    <w:uiPriority w:val="99"/>
    <w:rsid w:val="009E6597"/>
    <w:rPr>
      <w:rFonts w:ascii="Times New Roman" w:hAnsi="Times New Roman"/>
      <w:color w:val="000000"/>
      <w:sz w:val="32"/>
      <w:u w:val="none"/>
    </w:rPr>
  </w:style>
  <w:style w:type="character" w:customStyle="1" w:styleId="Char1">
    <w:name w:val="正文文本 Char1"/>
    <w:basedOn w:val="DefaultParagraphFont"/>
    <w:uiPriority w:val="99"/>
    <w:rsid w:val="009E6597"/>
    <w:rPr>
      <w:rFonts w:eastAsia="仿宋_GB2312" w:cs="Times New Roman"/>
      <w:kern w:val="2"/>
      <w:sz w:val="30"/>
      <w:szCs w:val="30"/>
    </w:rPr>
  </w:style>
  <w:style w:type="paragraph" w:customStyle="1" w:styleId="1">
    <w:name w:val="列出段落1"/>
    <w:basedOn w:val="Normal"/>
    <w:uiPriority w:val="99"/>
    <w:rsid w:val="009E6597"/>
    <w:pPr>
      <w:ind w:firstLineChars="200" w:firstLine="420"/>
    </w:pPr>
    <w:rPr>
      <w:rFonts w:ascii="宋体" w:eastAsia="宋体" w:hAnsi="楷体" w:cs="楷体"/>
      <w:kern w:val="0"/>
      <w:sz w:val="21"/>
      <w:szCs w:val="24"/>
    </w:rPr>
  </w:style>
  <w:style w:type="paragraph" w:customStyle="1" w:styleId="10">
    <w:name w:val="无间隔1"/>
    <w:uiPriority w:val="99"/>
    <w:rsid w:val="009E6597"/>
    <w:pPr>
      <w:widowControl w:val="0"/>
      <w:jc w:val="both"/>
    </w:pPr>
    <w:rPr>
      <w:rFonts w:ascii="宋体" w:hAnsi="楷体" w:cs="楷体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</Words>
  <Characters>41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 南 省 教 育 厅</dc:title>
  <dc:subject/>
  <dc:creator>dell</dc:creator>
  <cp:keywords/>
  <dc:description/>
  <cp:lastModifiedBy>User</cp:lastModifiedBy>
  <cp:revision>3</cp:revision>
  <cp:lastPrinted>2020-02-18T08:47:00Z</cp:lastPrinted>
  <dcterms:created xsi:type="dcterms:W3CDTF">2020-03-03T03:55:00Z</dcterms:created>
  <dcterms:modified xsi:type="dcterms:W3CDTF">2020-03-05T00:58:00Z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